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Torbay</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Torbay</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Torbay</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Local Authority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Local Authority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Torbay</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Local Authority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Torbay</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7.9%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Torbay are estimated to have a score of 1-2 on the PGSI (low-risk gambling), whilst </w:t>
      </w:r>
      <w:r w:rsidRPr="00773DF7">
        <w:rPr>
          <w:rFonts w:ascii="Libre Franklin Light" w:hAnsi="Libre Franklin Light" w:cs="Calibri Light"/>
          <w:b/>
          <w:bCs/>
          <w:color w:val="C45911" w:themeColor="accent2" w:themeShade="BF"/>
        </w:rPr>
        <w:t xml:space="preserve">3.0%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2.2%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50.0% </w:t>
      </w:r>
      <w:r w:rsidRPr="004747BF">
        <w:rPr>
          <w:rFonts w:ascii="Libre Franklin Light" w:eastAsia="Times New Roman" w:hAnsi="Libre Franklin Light" w:cs="Calibri Light"/>
        </w:rPr>
        <w:t xml:space="preserve">of those respondents classified as PGSI 8+ in Torbay</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Torbay is estimated to be </w:t>
      </w:r>
      <w:r w:rsidRPr="00773DF7">
        <w:rPr>
          <w:rFonts w:ascii="Libre Franklin Light" w:eastAsia="Times New Roman" w:hAnsi="Libre Franklin Light" w:cs="Calibri Light"/>
          <w:b/>
          <w:bCs/>
          <w:color w:val="C45911" w:themeColor="accent2" w:themeShade="BF"/>
        </w:rPr>
        <w:t xml:space="preserve">£2,299,218</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Local Authority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Torbay</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13.1%</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Torbay</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7.9%</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Torbay</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3.0%</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Torbay</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2.2%</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Torbay.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Torbay</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Torbay.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Torbay</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2.5%</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Local Authority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16.1%</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Torbay</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50.0%</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Torbay.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Torbay</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similar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6.6%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15.6%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Torbay</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Torbay</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40.9%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Torbay</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Torbay</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Local Authority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Torbay</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£2,299,218</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Torbay</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£37,451</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£774,497</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£55,482</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£15,604</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£28,608</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£1,387,576</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£2,299,218</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Torbay</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Torbay</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16.4%</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Torbay</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18.9%</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Torbay</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3.9%</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Torbay</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1.4%</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Torbay</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55.8%</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Torbay</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16.4%</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Torbay</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18.9%</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Torbay</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3.9%</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Torbay</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1.4%</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Torbay</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55.8%</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Torbay</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FA72EBB9-5AEB-49EB-8858-8B74F422C703}"/>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